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639CD347" w:rsidR="00B32E29" w:rsidRDefault="00DF1B30" w:rsidP="0037208E">
      <w:pPr>
        <w:pStyle w:val="Heading1"/>
        <w:rPr>
          <w:lang w:val="en-US"/>
        </w:rPr>
      </w:pPr>
      <w:r w:rsidRPr="6B087851">
        <w:rPr>
          <w:lang w:val="en-US"/>
        </w:rPr>
        <w:t>28 Enjoyable Places</w:t>
      </w:r>
    </w:p>
    <w:p w14:paraId="79716754" w14:textId="77777777" w:rsidR="00C362DB" w:rsidRDefault="00C362DB" w:rsidP="00C362DB">
      <w:pPr>
        <w:pStyle w:val="Category"/>
        <w:spacing w:before="120" w:after="240" w:line="240" w:lineRule="auto"/>
        <w:rPr>
          <w:rFonts w:asciiTheme="majorHAnsi" w:hAnsiTheme="majorHAnsi" w:cstheme="majorHAnsi"/>
          <w:color w:val="287DA4"/>
        </w:rPr>
      </w:pPr>
      <w:r w:rsidRPr="006C1427">
        <w:rPr>
          <w:rFonts w:ascii="Arial" w:eastAsia="Arial" w:hAnsi="Arial" w:cs="Arial"/>
          <w:bCs w:val="0"/>
          <w:color w:val="EC5A4F"/>
          <w:lang w:eastAsia="zh-CN"/>
        </w:rPr>
        <w:t>Places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40201" w14:paraId="13B86C8D" w14:textId="77777777" w:rsidTr="00A63E68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727A7933" w14:textId="77777777" w:rsidR="00940201" w:rsidRPr="00C04176" w:rsidRDefault="00940201" w:rsidP="00940201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15642044" w:rsidR="00940201" w:rsidRPr="00C04176" w:rsidRDefault="004A1F93" w:rsidP="00940201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99887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0201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940201" w:rsidRPr="00C04176">
              <w:rPr>
                <w:rFonts w:asciiTheme="majorHAnsi" w:hAnsiTheme="majorHAnsi" w:cstheme="majorHAnsi"/>
                <w:color w:val="auto"/>
              </w:rPr>
              <w:t xml:space="preserve"> Credit Achievement</w:t>
            </w:r>
          </w:p>
        </w:tc>
      </w:tr>
      <w:tr w:rsidR="00777EA2" w14:paraId="04C7BE78" w14:textId="77777777" w:rsidTr="00A63E68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30E25002" w14:textId="1E5768F5" w:rsidR="00777EA2" w:rsidRPr="00C04176" w:rsidRDefault="00777EA2" w:rsidP="00777EA2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-174486407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7524185E" w14:textId="22D86BDB" w:rsidR="00777EA2" w:rsidRDefault="00C734BD" w:rsidP="00777EA2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9A2C4A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209767B8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6B087851">
        <w:tc>
          <w:tcPr>
            <w:tcW w:w="8504" w:type="dxa"/>
            <w:shd w:val="clear" w:color="auto" w:fill="auto"/>
            <w:vAlign w:val="center"/>
          </w:tcPr>
          <w:p w14:paraId="62D955CA" w14:textId="250E44E7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6B087851">
              <w:rPr>
                <w:color w:val="auto"/>
              </w:rPr>
              <w:t xml:space="preserve">There are project-specific technical questions for this credit and all responses received from the </w:t>
            </w:r>
            <w:r w:rsidR="7B721ED0" w:rsidRPr="6B087851">
              <w:rPr>
                <w:color w:val="auto"/>
              </w:rPr>
              <w:t>NZ</w:t>
            </w:r>
            <w:r w:rsidRPr="6B087851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Pr="00C04176" w:rsidRDefault="00C04176" w:rsidP="00C04176">
      <w:pPr>
        <w:rPr>
          <w:lang w:val="en-US"/>
        </w:rPr>
      </w:pPr>
    </w:p>
    <w:p w14:paraId="32FF01CF" w14:textId="77777777" w:rsidR="00B75790" w:rsidRPr="00C734BD" w:rsidRDefault="00B75790" w:rsidP="00C734BD">
      <w:pPr>
        <w:pStyle w:val="Heading4"/>
        <w:rPr>
          <w:lang w:val="en-US"/>
        </w:rPr>
      </w:pPr>
      <w:r w:rsidRPr="00C734BD">
        <w:rPr>
          <w:lang w:val="en-US"/>
        </w:rPr>
        <w:t>Discussion</w:t>
      </w:r>
    </w:p>
    <w:p w14:paraId="7BF5222F" w14:textId="77777777" w:rsidR="00B75790" w:rsidRDefault="00B75790" w:rsidP="00B75790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E39FE1D0EC824C8AAD248CA435B5EA56"/>
        </w:placeholder>
        <w:showingPlcHdr/>
      </w:sdtPr>
      <w:sdtEndPr>
        <w:rPr>
          <w:b/>
          <w:bCs/>
        </w:rPr>
      </w:sdtEndPr>
      <w:sdtContent>
        <w:p w14:paraId="062D69ED" w14:textId="77777777" w:rsidR="00B75790" w:rsidRDefault="00B75790" w:rsidP="00B75790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17455E86" w14:textId="77777777" w:rsidR="00B75790" w:rsidRPr="00C734BD" w:rsidRDefault="00B75790" w:rsidP="00C734BD">
      <w:pPr>
        <w:pStyle w:val="Heading4"/>
        <w:rPr>
          <w:lang w:val="en-US"/>
        </w:rPr>
      </w:pPr>
      <w:r w:rsidRPr="00C734BD">
        <w:rPr>
          <w:lang w:val="en-US"/>
        </w:rPr>
        <w:t xml:space="preserve">Changes between Rounds </w:t>
      </w:r>
    </w:p>
    <w:p w14:paraId="5B4801B6" w14:textId="77777777" w:rsidR="00B75790" w:rsidRDefault="00B75790" w:rsidP="00B75790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78B673B99857485BA5B847225F719B7C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1FF289E54A6C416890CD4B33E7051873"/>
            </w:placeholder>
            <w:showingPlcHdr/>
          </w:sdtPr>
          <w:sdtEndPr>
            <w:rPr>
              <w:b/>
              <w:bCs/>
            </w:rPr>
          </w:sdtEndPr>
          <w:sdtContent>
            <w:p w14:paraId="74768472" w14:textId="77777777" w:rsidR="00B75790" w:rsidRDefault="00B75790" w:rsidP="00B75790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4A76BE43" w14:textId="77777777" w:rsidR="004D0472" w:rsidRDefault="004D0472" w:rsidP="00C04176">
      <w:pPr>
        <w:pStyle w:val="Heading2"/>
        <w:rPr>
          <w:lang w:val="en-US"/>
        </w:rPr>
      </w:pPr>
    </w:p>
    <w:p w14:paraId="655B1508" w14:textId="77777777" w:rsidR="00B75790" w:rsidRDefault="00B75790" w:rsidP="00B75790">
      <w:pPr>
        <w:rPr>
          <w:lang w:val="en-US"/>
        </w:rPr>
      </w:pPr>
    </w:p>
    <w:p w14:paraId="078B3676" w14:textId="77777777" w:rsidR="00B75790" w:rsidRDefault="00B75790" w:rsidP="00B75790">
      <w:pPr>
        <w:rPr>
          <w:lang w:val="en-US"/>
        </w:rPr>
      </w:pPr>
    </w:p>
    <w:p w14:paraId="7598B91A" w14:textId="77777777" w:rsidR="00B75790" w:rsidRDefault="00B75790" w:rsidP="00B75790">
      <w:pPr>
        <w:rPr>
          <w:lang w:val="en-US"/>
        </w:rPr>
      </w:pPr>
    </w:p>
    <w:p w14:paraId="0E2FC1B5" w14:textId="77777777" w:rsidR="00B75790" w:rsidRPr="00B75790" w:rsidRDefault="00B75790" w:rsidP="00B75790">
      <w:pPr>
        <w:rPr>
          <w:lang w:val="en-US"/>
        </w:rPr>
      </w:pPr>
    </w:p>
    <w:p w14:paraId="4C2D2EC2" w14:textId="2799985C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lastRenderedPageBreak/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Publicly Accessible Spaces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B75790" w:rsidRPr="006F7B96" w14:paraId="4E91364F" w14:textId="77777777" w:rsidTr="00B75790">
        <w:tc>
          <w:tcPr>
            <w:tcW w:w="6803" w:type="dxa"/>
            <w:shd w:val="clear" w:color="auto" w:fill="auto"/>
            <w:vAlign w:val="center"/>
          </w:tcPr>
          <w:p w14:paraId="6B4EDE48" w14:textId="77777777" w:rsidR="00B75790" w:rsidRPr="00BB0E03" w:rsidRDefault="00B75790" w:rsidP="004F6901">
            <w:pPr>
              <w:rPr>
                <w:b/>
                <w:bCs/>
                <w:lang w:val="en-US"/>
              </w:rPr>
            </w:pPr>
            <w:r w:rsidRPr="00BB0E03">
              <w:rPr>
                <w:b/>
                <w:bCs/>
                <w:lang w:val="en-US"/>
              </w:rPr>
              <w:t>The building is not residential and is at least 1000 m2.</w:t>
            </w:r>
          </w:p>
        </w:tc>
        <w:sdt>
          <w:sdtPr>
            <w:id w:val="62834432"/>
            <w:placeholder>
              <w:docPart w:val="08582984DA164B1998D469376F819A8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134EBC0F" w14:textId="03B6C646" w:rsidR="00B75790" w:rsidRDefault="00B75790" w:rsidP="004F690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5790" w:rsidRPr="006F7B96" w14:paraId="302F342D" w14:textId="77777777" w:rsidTr="00B75790">
        <w:tc>
          <w:tcPr>
            <w:tcW w:w="6803" w:type="dxa"/>
            <w:shd w:val="clear" w:color="auto" w:fill="auto"/>
            <w:vAlign w:val="center"/>
          </w:tcPr>
          <w:p w14:paraId="4B855C87" w14:textId="77777777" w:rsidR="00B75790" w:rsidRPr="00BB0E03" w:rsidRDefault="00B75790" w:rsidP="004F6901">
            <w:pPr>
              <w:rPr>
                <w:b/>
                <w:bCs/>
                <w:lang w:val="en-US"/>
              </w:rPr>
            </w:pPr>
            <w:r w:rsidRPr="00BB0E03">
              <w:rPr>
                <w:b/>
                <w:bCs/>
                <w:lang w:val="en-US"/>
              </w:rPr>
              <w:t>Enter the gross floor area.</w:t>
            </w:r>
          </w:p>
        </w:tc>
        <w:tc>
          <w:tcPr>
            <w:tcW w:w="2551" w:type="dxa"/>
            <w:vAlign w:val="center"/>
          </w:tcPr>
          <w:sdt>
            <w:sdtPr>
              <w:id w:val="-652295031"/>
              <w:placeholder>
                <w:docPart w:val="C2B420742E0349858E345A623A929446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471949C0" w14:textId="681E920A" w:rsidR="00B75790" w:rsidRDefault="00B75790" w:rsidP="004F6901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B75790" w:rsidRPr="006F7B96" w14:paraId="20981557" w14:textId="77777777" w:rsidTr="00B75790">
        <w:tc>
          <w:tcPr>
            <w:tcW w:w="6803" w:type="dxa"/>
            <w:shd w:val="clear" w:color="auto" w:fill="auto"/>
            <w:vAlign w:val="center"/>
          </w:tcPr>
          <w:p w14:paraId="51BACBB1" w14:textId="77777777" w:rsidR="00B75790" w:rsidRPr="00BB0E03" w:rsidRDefault="00B75790" w:rsidP="004F6901">
            <w:pPr>
              <w:rPr>
                <w:b/>
                <w:bCs/>
                <w:lang w:val="en-US"/>
              </w:rPr>
            </w:pPr>
            <w:r w:rsidRPr="00BB0E03">
              <w:rPr>
                <w:b/>
                <w:bCs/>
                <w:lang w:val="en-US"/>
              </w:rPr>
              <w:t>Enter the number occupants.</w:t>
            </w:r>
          </w:p>
        </w:tc>
        <w:tc>
          <w:tcPr>
            <w:tcW w:w="2551" w:type="dxa"/>
            <w:vAlign w:val="center"/>
          </w:tcPr>
          <w:sdt>
            <w:sdtPr>
              <w:id w:val="-274095457"/>
              <w:placeholder>
                <w:docPart w:val="D48F80DCAB6A43FA97C3AB8DF70AECAA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5798EBBA" w14:textId="18CD54E6" w:rsidR="00B75790" w:rsidRDefault="00B75790" w:rsidP="004F6901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B75790" w:rsidRPr="006F7B96" w14:paraId="6414F30C" w14:textId="77777777" w:rsidTr="00B75790">
        <w:tc>
          <w:tcPr>
            <w:tcW w:w="6803" w:type="dxa"/>
            <w:shd w:val="clear" w:color="auto" w:fill="auto"/>
            <w:vAlign w:val="center"/>
          </w:tcPr>
          <w:p w14:paraId="515546CC" w14:textId="77777777" w:rsidR="00B75790" w:rsidRPr="00BB0E03" w:rsidRDefault="00B75790" w:rsidP="004F6901">
            <w:pPr>
              <w:rPr>
                <w:b/>
                <w:bCs/>
                <w:lang w:val="en-US"/>
              </w:rPr>
            </w:pPr>
            <w:r w:rsidRPr="00BB0E03">
              <w:rPr>
                <w:b/>
                <w:bCs/>
                <w:lang w:val="en-US"/>
              </w:rPr>
              <w:t>Enter the total communal space area provided.</w:t>
            </w:r>
          </w:p>
        </w:tc>
        <w:tc>
          <w:tcPr>
            <w:tcW w:w="2551" w:type="dxa"/>
            <w:vAlign w:val="center"/>
          </w:tcPr>
          <w:sdt>
            <w:sdtPr>
              <w:id w:val="174388409"/>
              <w:placeholder>
                <w:docPart w:val="460D418F2FFF4BA185BBB71A8D0218C2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782FFD4A" w14:textId="4800EC42" w:rsidR="00B75790" w:rsidRDefault="00B75790" w:rsidP="004F6901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B75790" w:rsidRPr="006F7B96" w14:paraId="66F36EF7" w14:textId="77777777" w:rsidTr="00B75790">
        <w:tc>
          <w:tcPr>
            <w:tcW w:w="6803" w:type="dxa"/>
            <w:shd w:val="clear" w:color="auto" w:fill="auto"/>
            <w:vAlign w:val="center"/>
          </w:tcPr>
          <w:p w14:paraId="75F2C30A" w14:textId="77777777" w:rsidR="00B75790" w:rsidRPr="00BB0E03" w:rsidRDefault="00B75790" w:rsidP="004F6901">
            <w:pPr>
              <w:rPr>
                <w:b/>
                <w:bCs/>
                <w:lang w:val="en-US"/>
              </w:rPr>
            </w:pPr>
            <w:r w:rsidRPr="00BB0E03">
              <w:rPr>
                <w:b/>
                <w:bCs/>
                <w:lang w:val="en-US"/>
              </w:rPr>
              <w:t>The building is a residential with mixed use building.</w:t>
            </w:r>
          </w:p>
        </w:tc>
        <w:sdt>
          <w:sdtPr>
            <w:id w:val="1857621265"/>
            <w:placeholder>
              <w:docPart w:val="29278820140B48508BA3566B223AE2C7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683C28BB" w14:textId="5181E0FB" w:rsidR="00B75790" w:rsidRDefault="00B75790" w:rsidP="004F690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5790" w:rsidRPr="006F7B96" w14:paraId="1A349EF3" w14:textId="77777777" w:rsidTr="00B75790">
        <w:tc>
          <w:tcPr>
            <w:tcW w:w="6803" w:type="dxa"/>
            <w:shd w:val="clear" w:color="auto" w:fill="auto"/>
            <w:vAlign w:val="center"/>
          </w:tcPr>
          <w:p w14:paraId="2D71F482" w14:textId="4151C782" w:rsidR="00B75790" w:rsidRPr="00BB0E03" w:rsidRDefault="00B75790" w:rsidP="000412A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The space is available to the community for free. </w:t>
            </w:r>
          </w:p>
        </w:tc>
        <w:sdt>
          <w:sdtPr>
            <w:id w:val="-1542578116"/>
            <w:placeholder>
              <w:docPart w:val="7D20CC98B4924EB9B9023647AC60AD6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07BDDF85" w14:textId="772904F8" w:rsidR="00B75790" w:rsidRDefault="00B75790" w:rsidP="000412AF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5790" w:rsidRPr="006F7B96" w14:paraId="61D58653" w14:textId="77777777" w:rsidTr="00B75790">
        <w:tc>
          <w:tcPr>
            <w:tcW w:w="6803" w:type="dxa"/>
            <w:shd w:val="clear" w:color="auto" w:fill="auto"/>
            <w:vAlign w:val="center"/>
          </w:tcPr>
          <w:p w14:paraId="03AFEAD8" w14:textId="77777777" w:rsidR="00B75790" w:rsidRPr="00BB0E03" w:rsidRDefault="00B75790" w:rsidP="000412AF">
            <w:pPr>
              <w:rPr>
                <w:b/>
                <w:bCs/>
                <w:lang w:val="en-US"/>
              </w:rPr>
            </w:pPr>
            <w:r w:rsidRPr="00BB0E03">
              <w:rPr>
                <w:b/>
                <w:bCs/>
                <w:lang w:val="en-US"/>
              </w:rPr>
              <w:t>Enter the number of dwellings in the building.</w:t>
            </w:r>
          </w:p>
        </w:tc>
        <w:tc>
          <w:tcPr>
            <w:tcW w:w="2551" w:type="dxa"/>
            <w:vAlign w:val="center"/>
          </w:tcPr>
          <w:sdt>
            <w:sdtPr>
              <w:id w:val="-857194333"/>
              <w:placeholder>
                <w:docPart w:val="C04C3DB3F07F49B6B783B2F1223762DC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03DD74C6" w14:textId="26F6A965" w:rsidR="00B75790" w:rsidRDefault="00B75790" w:rsidP="000412AF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B75790" w:rsidRPr="006F7B96" w14:paraId="7CCB2DA2" w14:textId="77777777" w:rsidTr="00B75790">
        <w:tc>
          <w:tcPr>
            <w:tcW w:w="6803" w:type="dxa"/>
            <w:shd w:val="clear" w:color="auto" w:fill="auto"/>
            <w:vAlign w:val="center"/>
          </w:tcPr>
          <w:p w14:paraId="27CEA345" w14:textId="77777777" w:rsidR="00B75790" w:rsidRPr="00BB0E03" w:rsidRDefault="00B75790" w:rsidP="000412AF">
            <w:pPr>
              <w:rPr>
                <w:b/>
                <w:bCs/>
                <w:lang w:val="en-US"/>
              </w:rPr>
            </w:pPr>
            <w:r w:rsidRPr="00BB0E03">
              <w:rPr>
                <w:b/>
                <w:bCs/>
                <w:lang w:val="en-US"/>
              </w:rPr>
              <w:t>Enter the total communal space area provided.</w:t>
            </w:r>
          </w:p>
        </w:tc>
        <w:tc>
          <w:tcPr>
            <w:tcW w:w="2551" w:type="dxa"/>
            <w:vAlign w:val="center"/>
          </w:tcPr>
          <w:sdt>
            <w:sdtPr>
              <w:id w:val="-1080440446"/>
              <w:placeholder>
                <w:docPart w:val="A44E9EDEF57A49B59F473625214A039D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4B043DFF" w14:textId="71EC2641" w:rsidR="00B75790" w:rsidRDefault="00B75790" w:rsidP="000412AF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B75790" w:rsidRPr="006F7B96" w14:paraId="7F8477BB" w14:textId="77777777" w:rsidTr="00B75790">
        <w:tc>
          <w:tcPr>
            <w:tcW w:w="9354" w:type="dxa"/>
            <w:gridSpan w:val="2"/>
            <w:shd w:val="clear" w:color="auto" w:fill="auto"/>
            <w:vAlign w:val="center"/>
          </w:tcPr>
          <w:p w14:paraId="64A18F6E" w14:textId="77777777" w:rsidR="00B75790" w:rsidRPr="00BB0E03" w:rsidRDefault="00B75790" w:rsidP="000412AF">
            <w:pPr>
              <w:rPr>
                <w:b/>
                <w:bCs/>
                <w:lang w:val="en-US"/>
              </w:rPr>
            </w:pPr>
            <w:r w:rsidRPr="00BB0E03">
              <w:rPr>
                <w:b/>
                <w:bCs/>
                <w:lang w:val="en-US"/>
              </w:rPr>
              <w:t>Outline how the spaces accommodate community-based activities.</w:t>
            </w:r>
          </w:p>
          <w:sdt>
            <w:sdtPr>
              <w:id w:val="-576977186"/>
              <w:placeholder>
                <w:docPart w:val="B6D2027324294704B561D986C634983D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0B596500" w14:textId="25084CFF" w:rsidR="00B75790" w:rsidRDefault="00B75790" w:rsidP="000412AF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B75790" w:rsidRPr="006F7B96" w14:paraId="1B980D1C" w14:textId="77777777" w:rsidTr="00B75790">
        <w:tc>
          <w:tcPr>
            <w:tcW w:w="9354" w:type="dxa"/>
            <w:gridSpan w:val="2"/>
            <w:shd w:val="clear" w:color="auto" w:fill="auto"/>
            <w:vAlign w:val="center"/>
          </w:tcPr>
          <w:p w14:paraId="711A9EE5" w14:textId="77777777" w:rsidR="00B75790" w:rsidRPr="00BB0E03" w:rsidRDefault="00B75790" w:rsidP="000412AF">
            <w:pPr>
              <w:rPr>
                <w:b/>
                <w:bCs/>
                <w:lang w:val="en-US"/>
              </w:rPr>
            </w:pPr>
            <w:r w:rsidRPr="00BB0E03">
              <w:rPr>
                <w:b/>
                <w:bCs/>
                <w:lang w:val="en-US"/>
              </w:rPr>
              <w:t>Outline how the spaces have capacity and flexibility to operate in multiple modes of usage.</w:t>
            </w:r>
          </w:p>
          <w:sdt>
            <w:sdtPr>
              <w:id w:val="-685060160"/>
              <w:placeholder>
                <w:docPart w:val="F74FE2E4F4A74A7699C673A5A13F1467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51D60C05" w14:textId="254E9D52" w:rsidR="00B75790" w:rsidRDefault="00B75790" w:rsidP="000412AF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B75790" w:rsidRPr="006F7B96" w14:paraId="26A98F41" w14:textId="77777777" w:rsidTr="00B75790">
        <w:tc>
          <w:tcPr>
            <w:tcW w:w="9354" w:type="dxa"/>
            <w:gridSpan w:val="2"/>
            <w:shd w:val="clear" w:color="auto" w:fill="auto"/>
            <w:vAlign w:val="center"/>
          </w:tcPr>
          <w:p w14:paraId="4178C4A2" w14:textId="77777777" w:rsidR="00B75790" w:rsidRPr="00BB0E03" w:rsidRDefault="00B75790" w:rsidP="000412AF">
            <w:pPr>
              <w:rPr>
                <w:b/>
                <w:bCs/>
                <w:lang w:val="en-US"/>
              </w:rPr>
            </w:pPr>
            <w:r w:rsidRPr="00BB0E03">
              <w:rPr>
                <w:b/>
                <w:bCs/>
                <w:lang w:val="en-US"/>
              </w:rPr>
              <w:t>Outline how the spaces demonstrate relevance for local people.</w:t>
            </w:r>
          </w:p>
          <w:sdt>
            <w:sdtPr>
              <w:id w:val="-426037922"/>
              <w:placeholder>
                <w:docPart w:val="FF20A9B6C26B4FBC90D760F19447F9CD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2EE1C75A" w14:textId="511C3FEF" w:rsidR="00B75790" w:rsidRDefault="00B75790" w:rsidP="000412AF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B75790" w:rsidRPr="006F7B96" w14:paraId="4DAD57AA" w14:textId="77777777" w:rsidTr="00B75790">
        <w:tc>
          <w:tcPr>
            <w:tcW w:w="9354" w:type="dxa"/>
            <w:gridSpan w:val="2"/>
            <w:shd w:val="clear" w:color="auto" w:fill="auto"/>
            <w:vAlign w:val="center"/>
          </w:tcPr>
          <w:p w14:paraId="799F4ED1" w14:textId="77777777" w:rsidR="00B75790" w:rsidRPr="00BB0E03" w:rsidRDefault="00B75790" w:rsidP="000412AF">
            <w:pPr>
              <w:rPr>
                <w:b/>
                <w:bCs/>
                <w:lang w:val="en-US"/>
              </w:rPr>
            </w:pPr>
            <w:r w:rsidRPr="00BB0E03">
              <w:rPr>
                <w:b/>
                <w:bCs/>
                <w:lang w:val="en-US"/>
              </w:rPr>
              <w:t>Outline how the spaces have been designed for enjoyment.</w:t>
            </w:r>
          </w:p>
          <w:sdt>
            <w:sdtPr>
              <w:id w:val="-697783340"/>
              <w:placeholder>
                <w:docPart w:val="A3C6E395EEDA46EDB24BE267912E0DD3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6D220882" w14:textId="6F9F9B76" w:rsidR="00B75790" w:rsidRDefault="00B75790" w:rsidP="000412AF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B75790" w:rsidRPr="006F7B96" w14:paraId="45347044" w14:textId="77777777" w:rsidTr="00B75790">
        <w:tc>
          <w:tcPr>
            <w:tcW w:w="9354" w:type="dxa"/>
            <w:gridSpan w:val="2"/>
            <w:shd w:val="clear" w:color="auto" w:fill="auto"/>
            <w:vAlign w:val="center"/>
          </w:tcPr>
          <w:p w14:paraId="079F3B5B" w14:textId="7F60FDFF" w:rsidR="00B75790" w:rsidRPr="00BB0E03" w:rsidRDefault="00B75790" w:rsidP="000412AF">
            <w:pPr>
              <w:rPr>
                <w:b/>
                <w:bCs/>
                <w:lang w:val="en-US"/>
              </w:rPr>
            </w:pPr>
            <w:r w:rsidRPr="00BB0E03">
              <w:rPr>
                <w:b/>
                <w:bCs/>
                <w:lang w:val="en-US"/>
              </w:rPr>
              <w:t xml:space="preserve">Outline how the spaces are </w:t>
            </w:r>
            <w:r>
              <w:rPr>
                <w:b/>
                <w:bCs/>
                <w:lang w:val="en-US"/>
              </w:rPr>
              <w:t xml:space="preserve">designed for </w:t>
            </w:r>
            <w:r w:rsidRPr="00511E75">
              <w:rPr>
                <w:b/>
                <w:bCs/>
                <w:lang w:val="en-US"/>
              </w:rPr>
              <w:t>universal access and with legible wayfinding</w:t>
            </w:r>
            <w:r>
              <w:rPr>
                <w:b/>
                <w:bCs/>
                <w:lang w:val="en-US"/>
              </w:rPr>
              <w:t>.</w:t>
            </w:r>
          </w:p>
          <w:sdt>
            <w:sdtPr>
              <w:id w:val="-951089205"/>
              <w:placeholder>
                <w:docPart w:val="B53C41C0FC9C475AA657C772D2D6ADED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389848FA" w14:textId="02B4B6ED" w:rsidR="00B75790" w:rsidRDefault="00B75790" w:rsidP="000412AF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19E940C5" w14:textId="77777777" w:rsidR="00C36850" w:rsidRDefault="00C36850" w:rsidP="00C36850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246692D2" w14:textId="77777777" w:rsidR="00C36850" w:rsidRDefault="00C36850" w:rsidP="00C36850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C36850" w14:paraId="29B1F49D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0E1B402F" w14:textId="77777777" w:rsidR="00C36850" w:rsidRDefault="00C36850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4679FFE6" w14:textId="77777777" w:rsidR="00C36850" w:rsidRDefault="00C36850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515AF691" w14:textId="77777777" w:rsidR="00C36850" w:rsidRDefault="00C36850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C36850" w14:paraId="6F45F6CB" w14:textId="77777777" w:rsidTr="00AA4572">
        <w:tblPrEx>
          <w:tblCellMar>
            <w:top w:w="181" w:type="dxa"/>
          </w:tblCellMar>
        </w:tblPrEx>
        <w:sdt>
          <w:sdtPr>
            <w:id w:val="802736981"/>
            <w:placeholder>
              <w:docPart w:val="1AB4C6DF837C44E59839339E575950F9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347326367"/>
                  <w:placeholder>
                    <w:docPart w:val="1AB4C6DF837C44E59839339E575950F9"/>
                  </w:placeholder>
                  <w:showingPlcHdr/>
                </w:sdtPr>
                <w:sdtEndPr/>
                <w:sdtContent>
                  <w:p w14:paraId="2B020001" w14:textId="77777777" w:rsidR="00C36850" w:rsidRDefault="00C36850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766120310"/>
            <w:placeholder>
              <w:docPart w:val="1AB4C6DF837C44E59839339E575950F9"/>
            </w:placeholder>
          </w:sdtPr>
          <w:sdtEndPr/>
          <w:sdtContent>
            <w:tc>
              <w:tcPr>
                <w:tcW w:w="4680" w:type="dxa"/>
              </w:tcPr>
              <w:p w14:paraId="06C6FF75" w14:textId="77777777" w:rsidR="00C36850" w:rsidRDefault="00C3685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800573592"/>
            <w:placeholder>
              <w:docPart w:val="81B08B4CF59943AD81DF1FDCEFA98251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1B42DDDC" w14:textId="77777777" w:rsidR="00C36850" w:rsidRDefault="00C3685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36850" w14:paraId="1E2D9FB6" w14:textId="77777777" w:rsidTr="00AA4572">
        <w:tblPrEx>
          <w:tblCellMar>
            <w:top w:w="181" w:type="dxa"/>
          </w:tblCellMar>
        </w:tblPrEx>
        <w:sdt>
          <w:sdtPr>
            <w:id w:val="-610126172"/>
            <w:placeholder>
              <w:docPart w:val="F27477D78DD241A7B1DF29AF6E62687A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869293392"/>
                  <w:placeholder>
                    <w:docPart w:val="F27477D78DD241A7B1DF29AF6E62687A"/>
                  </w:placeholder>
                  <w:showingPlcHdr/>
                </w:sdtPr>
                <w:sdtEndPr/>
                <w:sdtContent>
                  <w:p w14:paraId="6A19BA96" w14:textId="77777777" w:rsidR="00C36850" w:rsidRDefault="00C36850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135299865"/>
            <w:placeholder>
              <w:docPart w:val="F27477D78DD241A7B1DF29AF6E62687A"/>
            </w:placeholder>
          </w:sdtPr>
          <w:sdtEndPr/>
          <w:sdtContent>
            <w:tc>
              <w:tcPr>
                <w:tcW w:w="4680" w:type="dxa"/>
              </w:tcPr>
              <w:p w14:paraId="7817FB9C" w14:textId="77777777" w:rsidR="00C36850" w:rsidRDefault="00C3685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410594037"/>
            <w:placeholder>
              <w:docPart w:val="62213704015B424481B3938EAF52BE50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4B1C77D2" w14:textId="77777777" w:rsidR="00C36850" w:rsidRDefault="00C3685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36850" w14:paraId="4FBD7126" w14:textId="77777777" w:rsidTr="00AA4572">
        <w:tblPrEx>
          <w:tblCellMar>
            <w:top w:w="181" w:type="dxa"/>
          </w:tblCellMar>
        </w:tblPrEx>
        <w:sdt>
          <w:sdtPr>
            <w:id w:val="1524058278"/>
            <w:placeholder>
              <w:docPart w:val="07154FEDF4774C7F895DF20CC4F67335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312598009"/>
                  <w:placeholder>
                    <w:docPart w:val="07154FEDF4774C7F895DF20CC4F67335"/>
                  </w:placeholder>
                  <w:showingPlcHdr/>
                </w:sdtPr>
                <w:sdtEndPr/>
                <w:sdtContent>
                  <w:p w14:paraId="5754DC96" w14:textId="77777777" w:rsidR="00C36850" w:rsidRDefault="00C36850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403953244"/>
            <w:placeholder>
              <w:docPart w:val="07154FEDF4774C7F895DF20CC4F67335"/>
            </w:placeholder>
          </w:sdtPr>
          <w:sdtEndPr/>
          <w:sdtContent>
            <w:tc>
              <w:tcPr>
                <w:tcW w:w="4680" w:type="dxa"/>
              </w:tcPr>
              <w:p w14:paraId="6D9F4DAA" w14:textId="77777777" w:rsidR="00C36850" w:rsidRDefault="00C3685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008327666"/>
            <w:placeholder>
              <w:docPart w:val="77060CCB040F4A18A98455A41202B5DE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13737789" w14:textId="77777777" w:rsidR="00C36850" w:rsidRDefault="00C3685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513C8A87" w14:textId="19243522" w:rsidR="003A2B2F" w:rsidRDefault="00142F79" w:rsidP="003A2B2F">
      <w:pPr>
        <w:pStyle w:val="Heading4"/>
        <w:rPr>
          <w:lang w:val="en-US"/>
        </w:rPr>
      </w:pPr>
      <w:r>
        <w:rPr>
          <w:lang w:val="en-US"/>
        </w:rPr>
        <w:t>Place Activation Strategy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B75790" w:rsidRPr="006F7B96" w14:paraId="7A604F45" w14:textId="77777777" w:rsidTr="00B75790">
        <w:tc>
          <w:tcPr>
            <w:tcW w:w="6803" w:type="dxa"/>
            <w:shd w:val="clear" w:color="auto" w:fill="auto"/>
            <w:vAlign w:val="center"/>
          </w:tcPr>
          <w:p w14:paraId="4E8DB5C9" w14:textId="77777777" w:rsidR="00B75790" w:rsidRPr="003A2B2F" w:rsidRDefault="00B75790" w:rsidP="003E37EB">
            <w:pPr>
              <w:rPr>
                <w:b/>
                <w:bCs/>
                <w:lang w:val="en-US"/>
              </w:rPr>
            </w:pPr>
            <w:r w:rsidRPr="003A2B2F">
              <w:rPr>
                <w:b/>
                <w:bCs/>
                <w:lang w:val="en-US"/>
              </w:rPr>
              <w:t>An activation strategy ensuring placemaking continues after practical completion was provided.</w:t>
            </w:r>
          </w:p>
        </w:tc>
        <w:sdt>
          <w:sdtPr>
            <w:id w:val="793951443"/>
            <w:placeholder>
              <w:docPart w:val="476630D0417D4743ABCED3C4F35E08F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344C9E43" w14:textId="307B837B" w:rsidR="00B75790" w:rsidRDefault="00B75790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75790" w:rsidRPr="006F7B96" w14:paraId="3A00CFA2" w14:textId="77777777" w:rsidTr="00B75790">
        <w:tc>
          <w:tcPr>
            <w:tcW w:w="9354" w:type="dxa"/>
            <w:gridSpan w:val="2"/>
            <w:shd w:val="clear" w:color="auto" w:fill="auto"/>
            <w:vAlign w:val="center"/>
          </w:tcPr>
          <w:p w14:paraId="12CF6921" w14:textId="3D7C110E" w:rsidR="00B75790" w:rsidRDefault="00B75790" w:rsidP="003E37EB">
            <w:r w:rsidRPr="003A2B2F">
              <w:rPr>
                <w:b/>
                <w:bCs/>
                <w:lang w:val="en-US"/>
              </w:rPr>
              <w:t>Indicate where the following requirements have been addressed in the activation strategy (provide references to documentation):</w:t>
            </w:r>
          </w:p>
        </w:tc>
      </w:tr>
      <w:tr w:rsidR="00B75790" w:rsidRPr="006F7B96" w14:paraId="7C38D1B7" w14:textId="77777777" w:rsidTr="00B75790">
        <w:tc>
          <w:tcPr>
            <w:tcW w:w="6803" w:type="dxa"/>
            <w:shd w:val="clear" w:color="auto" w:fill="auto"/>
            <w:vAlign w:val="center"/>
          </w:tcPr>
          <w:p w14:paraId="10B0E9C4" w14:textId="77777777" w:rsidR="00B75790" w:rsidRDefault="00B75790" w:rsidP="003A2B2F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The target of the activation activities</w:t>
            </w:r>
          </w:p>
        </w:tc>
        <w:tc>
          <w:tcPr>
            <w:tcW w:w="2551" w:type="dxa"/>
            <w:vAlign w:val="center"/>
          </w:tcPr>
          <w:p w14:paraId="48298750" w14:textId="3D69794B" w:rsidR="00B75790" w:rsidRDefault="004A1F93" w:rsidP="003E37EB">
            <w:sdt>
              <w:sdtPr>
                <w:id w:val="-1726906864"/>
                <w:placeholder>
                  <w:docPart w:val="617D8CB6A3424B98B069861D283F4672"/>
                </w:placeholder>
                <w:showingPlcHdr/>
              </w:sdtPr>
              <w:sdtEndPr/>
              <w:sdtContent>
                <w:r w:rsidR="00B75790" w:rsidRPr="000E11C7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75790" w:rsidRPr="006F7B96" w14:paraId="463CE88D" w14:textId="77777777" w:rsidTr="00B75790">
        <w:tc>
          <w:tcPr>
            <w:tcW w:w="6803" w:type="dxa"/>
            <w:shd w:val="clear" w:color="auto" w:fill="auto"/>
            <w:vAlign w:val="center"/>
          </w:tcPr>
          <w:p w14:paraId="60351E03" w14:textId="77777777" w:rsidR="00B75790" w:rsidRDefault="00B75790" w:rsidP="001A5FC1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How the activation will be funded and managed for the first 12 months of operation, and be sustained beyond those months</w:t>
            </w:r>
          </w:p>
        </w:tc>
        <w:tc>
          <w:tcPr>
            <w:tcW w:w="2551" w:type="dxa"/>
          </w:tcPr>
          <w:p w14:paraId="0ADFC95F" w14:textId="583006B0" w:rsidR="00B75790" w:rsidRDefault="004A1F93" w:rsidP="001A5FC1">
            <w:sdt>
              <w:sdtPr>
                <w:id w:val="-1829431626"/>
                <w:placeholder>
                  <w:docPart w:val="F2419190ABB9494AA63068DA9DDB3360"/>
                </w:placeholder>
                <w:showingPlcHdr/>
              </w:sdtPr>
              <w:sdtEndPr/>
              <w:sdtContent>
                <w:r w:rsidR="00B75790" w:rsidRPr="000E11C7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75790" w:rsidRPr="006F7B96" w14:paraId="765B2CD4" w14:textId="77777777" w:rsidTr="00B75790">
        <w:tc>
          <w:tcPr>
            <w:tcW w:w="6803" w:type="dxa"/>
            <w:shd w:val="clear" w:color="auto" w:fill="auto"/>
            <w:vAlign w:val="center"/>
          </w:tcPr>
          <w:p w14:paraId="34AA06AB" w14:textId="77777777" w:rsidR="00B75790" w:rsidRDefault="00B75790" w:rsidP="001A5FC1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Estimated timing of activation</w:t>
            </w:r>
          </w:p>
        </w:tc>
        <w:tc>
          <w:tcPr>
            <w:tcW w:w="2551" w:type="dxa"/>
          </w:tcPr>
          <w:p w14:paraId="087E7500" w14:textId="799528AF" w:rsidR="00B75790" w:rsidRDefault="004A1F93" w:rsidP="001A5FC1">
            <w:sdt>
              <w:sdtPr>
                <w:id w:val="-377557090"/>
                <w:placeholder>
                  <w:docPart w:val="68C126F2DEF245E4869D2EB7B7C20909"/>
                </w:placeholder>
                <w:showingPlcHdr/>
              </w:sdtPr>
              <w:sdtEndPr/>
              <w:sdtContent>
                <w:r w:rsidR="00B75790" w:rsidRPr="000E11C7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75790" w:rsidRPr="006F7B96" w14:paraId="3682797E" w14:textId="77777777" w:rsidTr="00B75790">
        <w:tc>
          <w:tcPr>
            <w:tcW w:w="6803" w:type="dxa"/>
            <w:shd w:val="clear" w:color="auto" w:fill="auto"/>
            <w:vAlign w:val="center"/>
          </w:tcPr>
          <w:p w14:paraId="3226A1D1" w14:textId="77777777" w:rsidR="00B75790" w:rsidRDefault="00B75790" w:rsidP="001A5FC1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Potential suppliers, facilitators or initiators of placemaking activation activity commencement</w:t>
            </w:r>
          </w:p>
        </w:tc>
        <w:tc>
          <w:tcPr>
            <w:tcW w:w="2551" w:type="dxa"/>
          </w:tcPr>
          <w:p w14:paraId="0B116CAA" w14:textId="2F6ECA89" w:rsidR="00B75790" w:rsidRDefault="004A1F93" w:rsidP="001A5FC1">
            <w:sdt>
              <w:sdtPr>
                <w:id w:val="-34740947"/>
                <w:placeholder>
                  <w:docPart w:val="E2D8B77F16CD4024B0841574311E9730"/>
                </w:placeholder>
                <w:showingPlcHdr/>
              </w:sdtPr>
              <w:sdtEndPr/>
              <w:sdtContent>
                <w:r w:rsidR="00B75790" w:rsidRPr="000E11C7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75790" w:rsidRPr="006F7B96" w14:paraId="3AD62840" w14:textId="77777777" w:rsidTr="00B75790">
        <w:tc>
          <w:tcPr>
            <w:tcW w:w="6803" w:type="dxa"/>
            <w:shd w:val="clear" w:color="auto" w:fill="auto"/>
            <w:vAlign w:val="center"/>
          </w:tcPr>
          <w:p w14:paraId="135E3B43" w14:textId="77777777" w:rsidR="00B75790" w:rsidRDefault="00B75790" w:rsidP="001A5FC1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How the building occupants and the wider community will be encouraged to initiate activations</w:t>
            </w:r>
          </w:p>
        </w:tc>
        <w:tc>
          <w:tcPr>
            <w:tcW w:w="2551" w:type="dxa"/>
          </w:tcPr>
          <w:p w14:paraId="1CF9EBC2" w14:textId="635EF4AE" w:rsidR="00B75790" w:rsidRDefault="004A1F93" w:rsidP="001A5FC1">
            <w:sdt>
              <w:sdtPr>
                <w:id w:val="731740866"/>
                <w:placeholder>
                  <w:docPart w:val="33A15EC2A63D455E94681A8605A3846C"/>
                </w:placeholder>
                <w:showingPlcHdr/>
              </w:sdtPr>
              <w:sdtEndPr/>
              <w:sdtContent>
                <w:r w:rsidR="00B75790" w:rsidRPr="000E11C7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75790" w:rsidRPr="006F7B96" w14:paraId="1C2ADAC8" w14:textId="77777777" w:rsidTr="00B75790">
        <w:tc>
          <w:tcPr>
            <w:tcW w:w="6803" w:type="dxa"/>
            <w:shd w:val="clear" w:color="auto" w:fill="auto"/>
            <w:vAlign w:val="center"/>
          </w:tcPr>
          <w:p w14:paraId="6B65E7A4" w14:textId="77777777" w:rsidR="00B75790" w:rsidRDefault="00B75790" w:rsidP="001A5FC1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Demonstrate how the strategy can be further implemented by the future tenants and occupants</w:t>
            </w:r>
          </w:p>
        </w:tc>
        <w:tc>
          <w:tcPr>
            <w:tcW w:w="2551" w:type="dxa"/>
          </w:tcPr>
          <w:p w14:paraId="6E2BAA22" w14:textId="58791679" w:rsidR="00B75790" w:rsidRDefault="004A1F93" w:rsidP="001A5FC1">
            <w:sdt>
              <w:sdtPr>
                <w:id w:val="2139604609"/>
                <w:placeholder>
                  <w:docPart w:val="9F1D92D0A2B04FCFA3A59456793ACF6A"/>
                </w:placeholder>
                <w:showingPlcHdr/>
              </w:sdtPr>
              <w:sdtEndPr/>
              <w:sdtContent>
                <w:r w:rsidR="00B75790" w:rsidRPr="000E11C7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75790" w:rsidRPr="006F7B96" w14:paraId="6A8109EC" w14:textId="77777777" w:rsidTr="00B75790">
        <w:tc>
          <w:tcPr>
            <w:tcW w:w="6803" w:type="dxa"/>
            <w:shd w:val="clear" w:color="auto" w:fill="auto"/>
            <w:vAlign w:val="center"/>
          </w:tcPr>
          <w:p w14:paraId="379FF9C8" w14:textId="77777777" w:rsidR="00B75790" w:rsidRDefault="00B75790" w:rsidP="001A5FC1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Assign roles and responsibilities for implementation of the strategy, including evaluation and monitoring</w:t>
            </w:r>
          </w:p>
        </w:tc>
        <w:tc>
          <w:tcPr>
            <w:tcW w:w="2551" w:type="dxa"/>
          </w:tcPr>
          <w:p w14:paraId="607B0523" w14:textId="11805FFE" w:rsidR="00B75790" w:rsidRDefault="004A1F93" w:rsidP="001A5FC1">
            <w:sdt>
              <w:sdtPr>
                <w:id w:val="628136106"/>
                <w:placeholder>
                  <w:docPart w:val="887FB69CC38942AC9954A692B9803642"/>
                </w:placeholder>
                <w:showingPlcHdr/>
              </w:sdtPr>
              <w:sdtEndPr/>
              <w:sdtContent>
                <w:r w:rsidR="00B75790" w:rsidRPr="000E11C7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75790" w:rsidRPr="006F7B96" w14:paraId="0993C6F1" w14:textId="77777777" w:rsidTr="00B75790">
        <w:trPr>
          <w:trHeight w:val="176"/>
        </w:trPr>
        <w:tc>
          <w:tcPr>
            <w:tcW w:w="6803" w:type="dxa"/>
            <w:shd w:val="clear" w:color="auto" w:fill="auto"/>
            <w:vAlign w:val="center"/>
          </w:tcPr>
          <w:p w14:paraId="3F3E7422" w14:textId="77777777" w:rsidR="00B75790" w:rsidRPr="001A5FC1" w:rsidRDefault="00B75790" w:rsidP="003E37EB">
            <w:pPr>
              <w:rPr>
                <w:b/>
                <w:bCs/>
                <w:lang w:val="en-US"/>
              </w:rPr>
            </w:pPr>
            <w:r w:rsidRPr="001A5FC1">
              <w:rPr>
                <w:b/>
                <w:bCs/>
                <w:lang w:val="en-US"/>
              </w:rPr>
              <w:t>The strategy has been included as part of the building's handover to ensure implementation in operation.</w:t>
            </w:r>
          </w:p>
        </w:tc>
        <w:sdt>
          <w:sdtPr>
            <w:id w:val="-1864431812"/>
            <w:placeholder>
              <w:docPart w:val="15B71F7C7B834FF3A11E3AB9C01C228E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69B96CE7" w14:textId="6D561516" w:rsidR="00B75790" w:rsidRDefault="00B75790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B157F96" w14:textId="77777777" w:rsidR="00C36850" w:rsidRDefault="00C36850" w:rsidP="00C36850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2CCA843" w14:textId="77777777" w:rsidR="00C36850" w:rsidRDefault="00C36850" w:rsidP="00C36850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C36850" w14:paraId="261C8BCC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005FD51B" w14:textId="77777777" w:rsidR="00C36850" w:rsidRDefault="00C36850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777F1A37" w14:textId="77777777" w:rsidR="00C36850" w:rsidRDefault="00C36850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621DA3AA" w14:textId="77777777" w:rsidR="00C36850" w:rsidRDefault="00C36850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C36850" w14:paraId="1B127A84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F349BD05A5B04C97AC29B10FF923F06B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F349BD05A5B04C97AC29B10FF923F06B"/>
                  </w:placeholder>
                  <w:showingPlcHdr/>
                </w:sdtPr>
                <w:sdtEndPr/>
                <w:sdtContent>
                  <w:p w14:paraId="302BDF30" w14:textId="77777777" w:rsidR="00C36850" w:rsidRDefault="00C36850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F349BD05A5B04C97AC29B10FF923F06B"/>
            </w:placeholder>
          </w:sdtPr>
          <w:sdtEndPr/>
          <w:sdtContent>
            <w:tc>
              <w:tcPr>
                <w:tcW w:w="4680" w:type="dxa"/>
              </w:tcPr>
              <w:p w14:paraId="1E1DF241" w14:textId="77777777" w:rsidR="00C36850" w:rsidRDefault="00C3685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B55430046FD94E5983F2113E3A066E36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DE37BD4" w14:textId="77777777" w:rsidR="00C36850" w:rsidRDefault="00C3685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36850" w14:paraId="3A3AB39E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4AB5D1586FA3410F903771224EF453F3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4AB5D1586FA3410F903771224EF453F3"/>
                  </w:placeholder>
                  <w:showingPlcHdr/>
                </w:sdtPr>
                <w:sdtEndPr/>
                <w:sdtContent>
                  <w:p w14:paraId="2EF2CF3A" w14:textId="77777777" w:rsidR="00C36850" w:rsidRDefault="00C36850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4AB5D1586FA3410F903771224EF453F3"/>
            </w:placeholder>
          </w:sdtPr>
          <w:sdtEndPr/>
          <w:sdtContent>
            <w:tc>
              <w:tcPr>
                <w:tcW w:w="4680" w:type="dxa"/>
              </w:tcPr>
              <w:p w14:paraId="3404C388" w14:textId="77777777" w:rsidR="00C36850" w:rsidRDefault="00C3685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17DEECF6E9724EB1B5D1CEBE19A608B3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35CDFB9E" w14:textId="77777777" w:rsidR="00C36850" w:rsidRDefault="00C3685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36850" w14:paraId="7FBDEF65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08B6CC09947C471280B2D5800B198485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08B6CC09947C471280B2D5800B198485"/>
                  </w:placeholder>
                  <w:showingPlcHdr/>
                </w:sdtPr>
                <w:sdtEndPr/>
                <w:sdtContent>
                  <w:p w14:paraId="7909785B" w14:textId="77777777" w:rsidR="00C36850" w:rsidRDefault="00C36850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08B6CC09947C471280B2D5800B198485"/>
            </w:placeholder>
          </w:sdtPr>
          <w:sdtEndPr/>
          <w:sdtContent>
            <w:tc>
              <w:tcPr>
                <w:tcW w:w="4680" w:type="dxa"/>
              </w:tcPr>
              <w:p w14:paraId="7B5B3198" w14:textId="77777777" w:rsidR="00C36850" w:rsidRDefault="00C3685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FB8B801D6DCE46E3ABAE6BBB934B102A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48A7BD7" w14:textId="77777777" w:rsidR="00C36850" w:rsidRDefault="00C3685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1624FD35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4A1F93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50018" w14:textId="77777777" w:rsidR="001B3A90" w:rsidRDefault="001B3A90" w:rsidP="0037208E">
      <w:pPr>
        <w:spacing w:after="0" w:line="240" w:lineRule="auto"/>
      </w:pPr>
      <w:r>
        <w:separator/>
      </w:r>
    </w:p>
  </w:endnote>
  <w:endnote w:type="continuationSeparator" w:id="0">
    <w:p w14:paraId="5D1277CB" w14:textId="77777777" w:rsidR="001B3A90" w:rsidRDefault="001B3A90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CAB2C" w14:textId="77777777" w:rsidR="001B3A90" w:rsidRDefault="001B3A90" w:rsidP="0037208E">
      <w:pPr>
        <w:spacing w:after="0" w:line="240" w:lineRule="auto"/>
      </w:pPr>
      <w:r>
        <w:separator/>
      </w:r>
    </w:p>
  </w:footnote>
  <w:footnote w:type="continuationSeparator" w:id="0">
    <w:p w14:paraId="7636853C" w14:textId="77777777" w:rsidR="001B3A90" w:rsidRDefault="001B3A90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6D37BF22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28 Enjoyable Places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lsa+ofZ1DmffmqgbR2Cp6CNNkmbu+JMlMkABtSrX5C7h5HjtG8z7mX0yGp7y3otvXdP0ZsXPt5IrwXqoRS9Chw==" w:salt="YW1C6inol3C4R5s0vC9jy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412AF"/>
    <w:rsid w:val="00055ABB"/>
    <w:rsid w:val="000E31C9"/>
    <w:rsid w:val="000E3BCA"/>
    <w:rsid w:val="00117E95"/>
    <w:rsid w:val="00142F79"/>
    <w:rsid w:val="0016120B"/>
    <w:rsid w:val="00176104"/>
    <w:rsid w:val="001956D9"/>
    <w:rsid w:val="001A5FC1"/>
    <w:rsid w:val="001B3A90"/>
    <w:rsid w:val="001F0333"/>
    <w:rsid w:val="002848DD"/>
    <w:rsid w:val="0037208E"/>
    <w:rsid w:val="00392131"/>
    <w:rsid w:val="0039602A"/>
    <w:rsid w:val="003A2B2F"/>
    <w:rsid w:val="003A2F24"/>
    <w:rsid w:val="003D1994"/>
    <w:rsid w:val="003E7635"/>
    <w:rsid w:val="00457345"/>
    <w:rsid w:val="004707CC"/>
    <w:rsid w:val="004A1F93"/>
    <w:rsid w:val="004D0472"/>
    <w:rsid w:val="004E7891"/>
    <w:rsid w:val="004F6901"/>
    <w:rsid w:val="004F78FD"/>
    <w:rsid w:val="00511E75"/>
    <w:rsid w:val="0051734D"/>
    <w:rsid w:val="00517A88"/>
    <w:rsid w:val="005E49FA"/>
    <w:rsid w:val="00657039"/>
    <w:rsid w:val="006737A0"/>
    <w:rsid w:val="006A74E5"/>
    <w:rsid w:val="006B3A5C"/>
    <w:rsid w:val="00707793"/>
    <w:rsid w:val="00730247"/>
    <w:rsid w:val="00777EA2"/>
    <w:rsid w:val="00780844"/>
    <w:rsid w:val="007A720F"/>
    <w:rsid w:val="007E51EC"/>
    <w:rsid w:val="00867383"/>
    <w:rsid w:val="008B01D3"/>
    <w:rsid w:val="00921D1E"/>
    <w:rsid w:val="00940201"/>
    <w:rsid w:val="00973211"/>
    <w:rsid w:val="009848AD"/>
    <w:rsid w:val="009B4502"/>
    <w:rsid w:val="00A056D9"/>
    <w:rsid w:val="00AF2630"/>
    <w:rsid w:val="00B32E29"/>
    <w:rsid w:val="00B75790"/>
    <w:rsid w:val="00B92018"/>
    <w:rsid w:val="00BA1177"/>
    <w:rsid w:val="00BB0E03"/>
    <w:rsid w:val="00C04176"/>
    <w:rsid w:val="00C116E6"/>
    <w:rsid w:val="00C2784C"/>
    <w:rsid w:val="00C362DB"/>
    <w:rsid w:val="00C36850"/>
    <w:rsid w:val="00C43518"/>
    <w:rsid w:val="00C734BD"/>
    <w:rsid w:val="00C95E8C"/>
    <w:rsid w:val="00CF4CE2"/>
    <w:rsid w:val="00D01D26"/>
    <w:rsid w:val="00DF1B30"/>
    <w:rsid w:val="00E657FA"/>
    <w:rsid w:val="00F01461"/>
    <w:rsid w:val="00F65209"/>
    <w:rsid w:val="00F66EFF"/>
    <w:rsid w:val="00FA139E"/>
    <w:rsid w:val="00FD589D"/>
    <w:rsid w:val="00FF00F6"/>
    <w:rsid w:val="6B087851"/>
    <w:rsid w:val="7B72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03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customStyle="1" w:styleId="Category">
    <w:name w:val="Category"/>
    <w:basedOn w:val="Normal"/>
    <w:qFormat/>
    <w:rsid w:val="00C362DB"/>
    <w:rPr>
      <w:rFonts w:eastAsia="ArialMT" w:cs="Courier New"/>
      <w:b/>
      <w:bCs/>
      <w:color w:val="FCBD51"/>
      <w:sz w:val="24"/>
      <w:szCs w:val="24"/>
    </w:rPr>
  </w:style>
  <w:style w:type="character" w:customStyle="1" w:styleId="normaltextrun">
    <w:name w:val="normaltextrun"/>
    <w:basedOn w:val="DefaultParagraphFont"/>
    <w:rsid w:val="00457345"/>
  </w:style>
  <w:style w:type="character" w:customStyle="1" w:styleId="eop">
    <w:name w:val="eop"/>
    <w:basedOn w:val="DefaultParagraphFont"/>
    <w:rsid w:val="00457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6A74E5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6A74E5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6A74E5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E39FE1D0EC824C8AAD248CA435B5E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B3C855-4538-4AF3-B5ED-4BF6D7EBDA4C}"/>
      </w:docPartPr>
      <w:docPartBody>
        <w:p w:rsidR="00020728" w:rsidRDefault="00020728" w:rsidP="00020728">
          <w:pPr>
            <w:pStyle w:val="E39FE1D0EC824C8AAD248CA435B5EA5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B673B99857485BA5B847225F719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7DB53-CA28-4333-BD52-EADE0298F546}"/>
      </w:docPartPr>
      <w:docPartBody>
        <w:p w:rsidR="00020728" w:rsidRDefault="00020728" w:rsidP="00020728">
          <w:pPr>
            <w:pStyle w:val="78B673B99857485BA5B847225F719B7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F289E54A6C416890CD4B33E7051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D15D7-0201-4FA6-903F-3167E0F28C14}"/>
      </w:docPartPr>
      <w:docPartBody>
        <w:p w:rsidR="00020728" w:rsidRDefault="00020728" w:rsidP="00020728">
          <w:pPr>
            <w:pStyle w:val="1FF289E54A6C416890CD4B33E705187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582984DA164B1998D469376F819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537F31-3624-42BA-B9DE-2763EEE19BFC}"/>
      </w:docPartPr>
      <w:docPartBody>
        <w:p w:rsidR="00020728" w:rsidRDefault="00020728" w:rsidP="00020728">
          <w:pPr>
            <w:pStyle w:val="08582984DA164B1998D469376F819A8D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C2B420742E0349858E345A623A929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4CCA2-B503-4683-9C20-EAB1669341A5}"/>
      </w:docPartPr>
      <w:docPartBody>
        <w:p w:rsidR="00020728" w:rsidRDefault="00020728" w:rsidP="00020728">
          <w:pPr>
            <w:pStyle w:val="C2B420742E0349858E345A623A92944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8F80DCAB6A43FA97C3AB8DF70AE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F4647-289F-4043-A185-87B394196D7A}"/>
      </w:docPartPr>
      <w:docPartBody>
        <w:p w:rsidR="00020728" w:rsidRDefault="00020728" w:rsidP="00020728">
          <w:pPr>
            <w:pStyle w:val="D48F80DCAB6A43FA97C3AB8DF70AECA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0D418F2FFF4BA185BBB71A8D021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A9561-FAB5-4C63-845A-64C20EBC2573}"/>
      </w:docPartPr>
      <w:docPartBody>
        <w:p w:rsidR="00020728" w:rsidRDefault="00020728" w:rsidP="00020728">
          <w:pPr>
            <w:pStyle w:val="460D418F2FFF4BA185BBB71A8D0218C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278820140B48508BA3566B223AE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581C8E-874B-4D9D-89BB-E5F961AC7845}"/>
      </w:docPartPr>
      <w:docPartBody>
        <w:p w:rsidR="00020728" w:rsidRDefault="00020728" w:rsidP="00020728">
          <w:pPr>
            <w:pStyle w:val="29278820140B48508BA3566B223AE2C7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7D20CC98B4924EB9B9023647AC60A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768BA-9939-4559-8A64-97D0041A93A2}"/>
      </w:docPartPr>
      <w:docPartBody>
        <w:p w:rsidR="00020728" w:rsidRDefault="00020728" w:rsidP="00020728">
          <w:pPr>
            <w:pStyle w:val="7D20CC98B4924EB9B9023647AC60AD6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C04C3DB3F07F49B6B783B2F122376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BE05D-9B2E-46C5-836C-33C8ECAC4FAA}"/>
      </w:docPartPr>
      <w:docPartBody>
        <w:p w:rsidR="00020728" w:rsidRDefault="00020728" w:rsidP="00020728">
          <w:pPr>
            <w:pStyle w:val="C04C3DB3F07F49B6B783B2F1223762D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4E9EDEF57A49B59F473625214A0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A98C16-1D54-4A26-B42D-65744F906CE8}"/>
      </w:docPartPr>
      <w:docPartBody>
        <w:p w:rsidR="00020728" w:rsidRDefault="00020728" w:rsidP="00020728">
          <w:pPr>
            <w:pStyle w:val="A44E9EDEF57A49B59F473625214A039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D2027324294704B561D986C6349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BF7D3-D5E6-4885-846C-93692F007E36}"/>
      </w:docPartPr>
      <w:docPartBody>
        <w:p w:rsidR="00020728" w:rsidRDefault="00020728" w:rsidP="00020728">
          <w:pPr>
            <w:pStyle w:val="B6D2027324294704B561D986C634983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4FE2E4F4A74A7699C673A5A13F1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B1A88-466C-4630-BBE8-8B40E03B4223}"/>
      </w:docPartPr>
      <w:docPartBody>
        <w:p w:rsidR="00020728" w:rsidRDefault="00020728" w:rsidP="00020728">
          <w:pPr>
            <w:pStyle w:val="F74FE2E4F4A74A7699C673A5A13F146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20A9B6C26B4FBC90D760F19447F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8E7CE9-50C8-40AF-92F8-22949EC9A522}"/>
      </w:docPartPr>
      <w:docPartBody>
        <w:p w:rsidR="00020728" w:rsidRDefault="00020728" w:rsidP="00020728">
          <w:pPr>
            <w:pStyle w:val="FF20A9B6C26B4FBC90D760F19447F9C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C6E395EEDA46EDB24BE267912E0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75EA4-CAA5-4CFE-9764-5E3D7920EF51}"/>
      </w:docPartPr>
      <w:docPartBody>
        <w:p w:rsidR="00020728" w:rsidRDefault="00020728" w:rsidP="00020728">
          <w:pPr>
            <w:pStyle w:val="A3C6E395EEDA46EDB24BE267912E0DD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3C41C0FC9C475AA657C772D2D6AD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EC1A3-A167-4773-B473-678217F83B05}"/>
      </w:docPartPr>
      <w:docPartBody>
        <w:p w:rsidR="00020728" w:rsidRDefault="00020728" w:rsidP="00020728">
          <w:pPr>
            <w:pStyle w:val="B53C41C0FC9C475AA657C772D2D6ADE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6630D0417D4743ABCED3C4F35E0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B86C75-4866-4C98-9C76-3CF4A1505136}"/>
      </w:docPartPr>
      <w:docPartBody>
        <w:p w:rsidR="00020728" w:rsidRDefault="00020728" w:rsidP="00020728">
          <w:pPr>
            <w:pStyle w:val="476630D0417D4743ABCED3C4F35E08F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7D8CB6A3424B98B069861D283F4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54720-D292-4473-98EA-3D07CE0D6AFA}"/>
      </w:docPartPr>
      <w:docPartBody>
        <w:p w:rsidR="00020728" w:rsidRDefault="00020728" w:rsidP="00020728">
          <w:pPr>
            <w:pStyle w:val="617D8CB6A3424B98B069861D283F467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419190ABB9494AA63068DA9DDB3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70CDF7-455D-407F-997C-DE544DCD3719}"/>
      </w:docPartPr>
      <w:docPartBody>
        <w:p w:rsidR="00020728" w:rsidRDefault="00020728" w:rsidP="00020728">
          <w:pPr>
            <w:pStyle w:val="F2419190ABB9494AA63068DA9DDB336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C126F2DEF245E4869D2EB7B7C20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896CE-BEEA-49C6-9389-DE8EBC748B72}"/>
      </w:docPartPr>
      <w:docPartBody>
        <w:p w:rsidR="00020728" w:rsidRDefault="00020728" w:rsidP="00020728">
          <w:pPr>
            <w:pStyle w:val="68C126F2DEF245E4869D2EB7B7C2090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D8B77F16CD4024B0841574311E9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968C4-205F-4E5D-91DC-86327DE22B73}"/>
      </w:docPartPr>
      <w:docPartBody>
        <w:p w:rsidR="00020728" w:rsidRDefault="00020728" w:rsidP="00020728">
          <w:pPr>
            <w:pStyle w:val="E2D8B77F16CD4024B0841574311E973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A15EC2A63D455E94681A8605A38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BE350-D063-4022-AEC8-DA3F2DC22D9B}"/>
      </w:docPartPr>
      <w:docPartBody>
        <w:p w:rsidR="00020728" w:rsidRDefault="00020728" w:rsidP="00020728">
          <w:pPr>
            <w:pStyle w:val="33A15EC2A63D455E94681A8605A3846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1D92D0A2B04FCFA3A59456793AC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6BE344-1EC4-4178-BCF5-756695CAF15C}"/>
      </w:docPartPr>
      <w:docPartBody>
        <w:p w:rsidR="00020728" w:rsidRDefault="00020728" w:rsidP="00020728">
          <w:pPr>
            <w:pStyle w:val="9F1D92D0A2B04FCFA3A59456793ACF6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7FB69CC38942AC9954A692B98036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DA3B8-FAC6-4FE3-B7C6-9D69BB54AB58}"/>
      </w:docPartPr>
      <w:docPartBody>
        <w:p w:rsidR="00020728" w:rsidRDefault="00020728" w:rsidP="00020728">
          <w:pPr>
            <w:pStyle w:val="887FB69CC38942AC9954A692B980364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B71F7C7B834FF3A11E3AB9C01C2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F66499-7761-488F-A96B-43ED8CF2C002}"/>
      </w:docPartPr>
      <w:docPartBody>
        <w:p w:rsidR="00020728" w:rsidRDefault="00020728" w:rsidP="00020728">
          <w:pPr>
            <w:pStyle w:val="15B71F7C7B834FF3A11E3AB9C01C228E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F349BD05A5B04C97AC29B10FF923F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CA96DB-4A3C-4640-A525-5D6B12FAE8D0}"/>
      </w:docPartPr>
      <w:docPartBody>
        <w:p w:rsidR="00020728" w:rsidRDefault="00020728" w:rsidP="00020728">
          <w:pPr>
            <w:pStyle w:val="F349BD05A5B04C97AC29B10FF923F06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5430046FD94E5983F2113E3A066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9BA76-2500-4A2A-9CE8-C249BBEEAA44}"/>
      </w:docPartPr>
      <w:docPartBody>
        <w:p w:rsidR="00020728" w:rsidRDefault="00020728" w:rsidP="00020728">
          <w:pPr>
            <w:pStyle w:val="B55430046FD94E5983F2113E3A066E3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B5D1586FA3410F903771224EF453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9A0FB-6667-4FE8-86F0-847A3A19B84F}"/>
      </w:docPartPr>
      <w:docPartBody>
        <w:p w:rsidR="00020728" w:rsidRDefault="00020728" w:rsidP="00020728">
          <w:pPr>
            <w:pStyle w:val="4AB5D1586FA3410F903771224EF453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DEECF6E9724EB1B5D1CEBE19A60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8C574-A5F1-4823-935E-75AF3FC8CDC3}"/>
      </w:docPartPr>
      <w:docPartBody>
        <w:p w:rsidR="00020728" w:rsidRDefault="00020728" w:rsidP="00020728">
          <w:pPr>
            <w:pStyle w:val="17DEECF6E9724EB1B5D1CEBE19A608B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B6CC09947C471280B2D5800B198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E7EBD-ED86-4D6D-B9A9-F631D716E9D0}"/>
      </w:docPartPr>
      <w:docPartBody>
        <w:p w:rsidR="00020728" w:rsidRDefault="00020728" w:rsidP="00020728">
          <w:pPr>
            <w:pStyle w:val="08B6CC09947C471280B2D5800B19848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8B801D6DCE46E3ABAE6BBB934B1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28518-C65A-4815-BB90-6B13E1D9360F}"/>
      </w:docPartPr>
      <w:docPartBody>
        <w:p w:rsidR="00020728" w:rsidRDefault="00020728" w:rsidP="00020728">
          <w:pPr>
            <w:pStyle w:val="FB8B801D6DCE46E3ABAE6BBB934B102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B4C6DF837C44E59839339E57595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FEAF8-54F7-4DC2-9AA6-53287DD72633}"/>
      </w:docPartPr>
      <w:docPartBody>
        <w:p w:rsidR="00020728" w:rsidRDefault="00020728" w:rsidP="00020728">
          <w:pPr>
            <w:pStyle w:val="1AB4C6DF837C44E59839339E575950F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B08B4CF59943AD81DF1FDCEFA98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4257C-C470-4E70-811E-8ADCF846FCA9}"/>
      </w:docPartPr>
      <w:docPartBody>
        <w:p w:rsidR="00020728" w:rsidRDefault="00020728" w:rsidP="00020728">
          <w:pPr>
            <w:pStyle w:val="81B08B4CF59943AD81DF1FDCEFA9825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7477D78DD241A7B1DF29AF6E626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77546-6A7D-4EDE-A9CA-A9809ED1A596}"/>
      </w:docPartPr>
      <w:docPartBody>
        <w:p w:rsidR="00020728" w:rsidRDefault="00020728" w:rsidP="00020728">
          <w:pPr>
            <w:pStyle w:val="F27477D78DD241A7B1DF29AF6E62687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213704015B424481B3938EAF52BE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5A6EAC-D35B-4954-926E-58B838602D10}"/>
      </w:docPartPr>
      <w:docPartBody>
        <w:p w:rsidR="00020728" w:rsidRDefault="00020728" w:rsidP="00020728">
          <w:pPr>
            <w:pStyle w:val="62213704015B424481B3938EAF52BE5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154FEDF4774C7F895DF20CC4F67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546C29-0A12-4AB4-B6FC-35CA444EC388}"/>
      </w:docPartPr>
      <w:docPartBody>
        <w:p w:rsidR="00020728" w:rsidRDefault="00020728" w:rsidP="00020728">
          <w:pPr>
            <w:pStyle w:val="07154FEDF4774C7F895DF20CC4F6733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060CCB040F4A18A98455A41202B5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76498-1AE4-487E-BBA0-836C23F06DC4}"/>
      </w:docPartPr>
      <w:docPartBody>
        <w:p w:rsidR="00020728" w:rsidRDefault="00020728" w:rsidP="00020728">
          <w:pPr>
            <w:pStyle w:val="77060CCB040F4A18A98455A41202B5D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A907B-76BD-4AAC-BAFF-835B2316F8A0}"/>
      </w:docPartPr>
      <w:docPartBody>
        <w:p w:rsidR="00CE51AD" w:rsidRDefault="00CE51AD">
          <w:r w:rsidRPr="009A2C4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20728"/>
    <w:rsid w:val="00044B1C"/>
    <w:rsid w:val="00063DE7"/>
    <w:rsid w:val="0017629D"/>
    <w:rsid w:val="001913DD"/>
    <w:rsid w:val="002A7BF3"/>
    <w:rsid w:val="00392131"/>
    <w:rsid w:val="003B4031"/>
    <w:rsid w:val="004449BD"/>
    <w:rsid w:val="004707CC"/>
    <w:rsid w:val="004E2B0C"/>
    <w:rsid w:val="005925AC"/>
    <w:rsid w:val="005E7990"/>
    <w:rsid w:val="00657039"/>
    <w:rsid w:val="006A74E5"/>
    <w:rsid w:val="00701CCC"/>
    <w:rsid w:val="00792AE0"/>
    <w:rsid w:val="007C4EAC"/>
    <w:rsid w:val="00852794"/>
    <w:rsid w:val="008A6417"/>
    <w:rsid w:val="0090008A"/>
    <w:rsid w:val="00902D76"/>
    <w:rsid w:val="00917748"/>
    <w:rsid w:val="00925C46"/>
    <w:rsid w:val="00AF2630"/>
    <w:rsid w:val="00B219D7"/>
    <w:rsid w:val="00B92018"/>
    <w:rsid w:val="00BD2167"/>
    <w:rsid w:val="00BD5795"/>
    <w:rsid w:val="00C116E6"/>
    <w:rsid w:val="00CD1E62"/>
    <w:rsid w:val="00CE51AD"/>
    <w:rsid w:val="00DE09C1"/>
    <w:rsid w:val="00DE4107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51AD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A1DA84FD2D58466F90E540ADAB4F6909">
    <w:name w:val="A1DA84FD2D58466F90E540ADAB4F6909"/>
    <w:rsid w:val="00657039"/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E3F3209E3F7043F0838CA3B0D676324C">
    <w:name w:val="E3F3209E3F7043F0838CA3B0D676324C"/>
    <w:rsid w:val="006A74E5"/>
    <w:rPr>
      <w:kern w:val="2"/>
      <w14:ligatures w14:val="standardContextual"/>
    </w:rPr>
  </w:style>
  <w:style w:type="paragraph" w:customStyle="1" w:styleId="D641435061E14C6C8B956524FD94FD8B">
    <w:name w:val="D641435061E14C6C8B956524FD94FD8B"/>
    <w:rsid w:val="006A74E5"/>
    <w:rPr>
      <w:kern w:val="2"/>
      <w14:ligatures w14:val="standardContextual"/>
    </w:rPr>
  </w:style>
  <w:style w:type="paragraph" w:customStyle="1" w:styleId="4CE1BEFA0FEC40319EFCE68283309186">
    <w:name w:val="4CE1BEFA0FEC40319EFCE68283309186"/>
    <w:rsid w:val="006A74E5"/>
    <w:rPr>
      <w:kern w:val="2"/>
      <w14:ligatures w14:val="standardContextual"/>
    </w:rPr>
  </w:style>
  <w:style w:type="paragraph" w:customStyle="1" w:styleId="5FA2C3F3C1F841B8A1AEA138CEDFC8AD">
    <w:name w:val="5FA2C3F3C1F841B8A1AEA138CEDFC8AD"/>
    <w:rsid w:val="006A74E5"/>
    <w:rPr>
      <w:kern w:val="2"/>
      <w14:ligatures w14:val="standardContextual"/>
    </w:rPr>
  </w:style>
  <w:style w:type="paragraph" w:customStyle="1" w:styleId="F0BA8865D6A1405389C6CD078977D23E">
    <w:name w:val="F0BA8865D6A1405389C6CD078977D23E"/>
    <w:rsid w:val="006A74E5"/>
    <w:rPr>
      <w:kern w:val="2"/>
      <w14:ligatures w14:val="standardContextual"/>
    </w:rPr>
  </w:style>
  <w:style w:type="paragraph" w:customStyle="1" w:styleId="724E2F3FA647428EBCBF586F75CE519D">
    <w:name w:val="724E2F3FA647428EBCBF586F75CE519D"/>
    <w:rsid w:val="001913DD"/>
    <w:rPr>
      <w:kern w:val="2"/>
      <w:lang w:val="en-NZ" w:eastAsia="en-NZ"/>
      <w14:ligatures w14:val="standardContextual"/>
    </w:rPr>
  </w:style>
  <w:style w:type="paragraph" w:customStyle="1" w:styleId="D565416DA8FF4720BAD15EFEF6C4838E">
    <w:name w:val="D565416DA8FF4720BAD15EFEF6C4838E"/>
    <w:rsid w:val="001913DD"/>
    <w:rPr>
      <w:kern w:val="2"/>
      <w:lang w:val="en-NZ" w:eastAsia="en-NZ"/>
      <w14:ligatures w14:val="standardContextual"/>
    </w:rPr>
  </w:style>
  <w:style w:type="paragraph" w:customStyle="1" w:styleId="CE4ADE30FCC544E7A10C73CA9BE686BB">
    <w:name w:val="CE4ADE30FCC544E7A10C73CA9BE686BB"/>
    <w:rsid w:val="006A74E5"/>
    <w:rPr>
      <w:kern w:val="2"/>
      <w14:ligatures w14:val="standardContextual"/>
    </w:rPr>
  </w:style>
  <w:style w:type="paragraph" w:customStyle="1" w:styleId="CBD6CB8BFAFD4CFCA67CB7CBE9232808">
    <w:name w:val="CBD6CB8BFAFD4CFCA67CB7CBE9232808"/>
    <w:rsid w:val="006A74E5"/>
    <w:rPr>
      <w:kern w:val="2"/>
      <w14:ligatures w14:val="standardContextual"/>
    </w:rPr>
  </w:style>
  <w:style w:type="paragraph" w:customStyle="1" w:styleId="188A38C11BD6461AAE915B4DC54C47B0">
    <w:name w:val="188A38C11BD6461AAE915B4DC54C47B0"/>
    <w:rsid w:val="006A74E5"/>
    <w:rPr>
      <w:kern w:val="2"/>
      <w14:ligatures w14:val="standardContextual"/>
    </w:rPr>
  </w:style>
  <w:style w:type="paragraph" w:customStyle="1" w:styleId="2DA38196436D4DC781F5BF0AC982CB67">
    <w:name w:val="2DA38196436D4DC781F5BF0AC982CB67"/>
    <w:rsid w:val="006A74E5"/>
    <w:rPr>
      <w:kern w:val="2"/>
      <w14:ligatures w14:val="standardContextual"/>
    </w:rPr>
  </w:style>
  <w:style w:type="paragraph" w:customStyle="1" w:styleId="C1415299ADC641D4A3B78124FFF7CBD6">
    <w:name w:val="C1415299ADC641D4A3B78124FFF7CBD6"/>
    <w:rsid w:val="006A74E5"/>
    <w:rPr>
      <w:kern w:val="2"/>
      <w14:ligatures w14:val="standardContextual"/>
    </w:rPr>
  </w:style>
  <w:style w:type="paragraph" w:customStyle="1" w:styleId="F627B69A7FEB4705B1D8E040C616A2BF">
    <w:name w:val="F627B69A7FEB4705B1D8E040C616A2BF"/>
    <w:rsid w:val="006A74E5"/>
    <w:rPr>
      <w:kern w:val="2"/>
      <w14:ligatures w14:val="standardContextual"/>
    </w:rPr>
  </w:style>
  <w:style w:type="paragraph" w:customStyle="1" w:styleId="0B8B8561BA564B148F540FBAAAAD7F83">
    <w:name w:val="0B8B8561BA564B148F540FBAAAAD7F83"/>
    <w:rsid w:val="006A74E5"/>
    <w:rPr>
      <w:kern w:val="2"/>
      <w14:ligatures w14:val="standardContextual"/>
    </w:rPr>
  </w:style>
  <w:style w:type="paragraph" w:customStyle="1" w:styleId="FF2DD7E0C397401295184FFEDB10791C">
    <w:name w:val="FF2DD7E0C397401295184FFEDB10791C"/>
    <w:rsid w:val="006A74E5"/>
    <w:rPr>
      <w:kern w:val="2"/>
      <w14:ligatures w14:val="standardContextual"/>
    </w:rPr>
  </w:style>
  <w:style w:type="paragraph" w:customStyle="1" w:styleId="42CAC55A0DF24072B09B38CF6D614313">
    <w:name w:val="42CAC55A0DF24072B09B38CF6D614313"/>
    <w:rsid w:val="006A74E5"/>
    <w:rPr>
      <w:kern w:val="2"/>
      <w14:ligatures w14:val="standardContextual"/>
    </w:rPr>
  </w:style>
  <w:style w:type="paragraph" w:customStyle="1" w:styleId="ED77BEA863C24B04AC5EE5FD7AFA1388">
    <w:name w:val="ED77BEA863C24B04AC5EE5FD7AFA1388"/>
    <w:rsid w:val="004E2B0C"/>
    <w:rPr>
      <w:kern w:val="2"/>
      <w:lang w:val="en-NZ" w:eastAsia="en-NZ"/>
      <w14:ligatures w14:val="standardContextual"/>
    </w:rPr>
  </w:style>
  <w:style w:type="paragraph" w:customStyle="1" w:styleId="CD0E54B25B46442B9DA00BCF8C549789">
    <w:name w:val="CD0E54B25B46442B9DA00BCF8C549789"/>
    <w:rsid w:val="004E2B0C"/>
    <w:rPr>
      <w:kern w:val="2"/>
      <w:lang w:val="en-NZ" w:eastAsia="en-NZ"/>
      <w14:ligatures w14:val="standardContextual"/>
    </w:rPr>
  </w:style>
  <w:style w:type="paragraph" w:customStyle="1" w:styleId="B7D44AA2D5BA42689D8A07CCB3E58F91">
    <w:name w:val="B7D44AA2D5BA42689D8A07CCB3E58F91"/>
    <w:rsid w:val="004E2B0C"/>
    <w:rPr>
      <w:kern w:val="2"/>
      <w:lang w:val="en-NZ" w:eastAsia="en-NZ"/>
      <w14:ligatures w14:val="standardContextual"/>
    </w:rPr>
  </w:style>
  <w:style w:type="paragraph" w:customStyle="1" w:styleId="F10313F105A846A2A857E29F871C5CA5">
    <w:name w:val="F10313F105A846A2A857E29F871C5CA5"/>
    <w:rsid w:val="004E2B0C"/>
    <w:rPr>
      <w:kern w:val="2"/>
      <w:lang w:val="en-NZ" w:eastAsia="en-NZ"/>
      <w14:ligatures w14:val="standardContextual"/>
    </w:rPr>
  </w:style>
  <w:style w:type="paragraph" w:customStyle="1" w:styleId="B9C3D57AFC26499D84FD20E7A8FC47F0">
    <w:name w:val="B9C3D57AFC26499D84FD20E7A8FC47F0"/>
    <w:rsid w:val="004E2B0C"/>
    <w:rPr>
      <w:kern w:val="2"/>
      <w:lang w:val="en-NZ" w:eastAsia="en-NZ"/>
      <w14:ligatures w14:val="standardContextual"/>
    </w:rPr>
  </w:style>
  <w:style w:type="paragraph" w:customStyle="1" w:styleId="D1B0FC97E83C444BB83AD76DE015EC2A">
    <w:name w:val="D1B0FC97E83C444BB83AD76DE015EC2A"/>
    <w:rsid w:val="004E2B0C"/>
    <w:rPr>
      <w:kern w:val="2"/>
      <w:lang w:val="en-NZ" w:eastAsia="en-NZ"/>
      <w14:ligatures w14:val="standardContextual"/>
    </w:rPr>
  </w:style>
  <w:style w:type="paragraph" w:customStyle="1" w:styleId="884CA49E1808438A945902F8FDB0D4C0">
    <w:name w:val="884CA49E1808438A945902F8FDB0D4C0"/>
    <w:rsid w:val="004E2B0C"/>
    <w:rPr>
      <w:kern w:val="2"/>
      <w:lang w:val="en-NZ" w:eastAsia="en-NZ"/>
      <w14:ligatures w14:val="standardContextual"/>
    </w:rPr>
  </w:style>
  <w:style w:type="paragraph" w:customStyle="1" w:styleId="65C9E62AECD741748638B4ADAD244587">
    <w:name w:val="65C9E62AECD741748638B4ADAD244587"/>
    <w:rsid w:val="004E2B0C"/>
    <w:rPr>
      <w:kern w:val="2"/>
      <w:lang w:val="en-NZ" w:eastAsia="en-NZ"/>
      <w14:ligatures w14:val="standardContextual"/>
    </w:rPr>
  </w:style>
  <w:style w:type="paragraph" w:customStyle="1" w:styleId="E39FE1D0EC824C8AAD248CA435B5EA56">
    <w:name w:val="E39FE1D0EC824C8AAD248CA435B5EA56"/>
    <w:rsid w:val="00020728"/>
    <w:rPr>
      <w:kern w:val="2"/>
      <w:lang w:val="en-NZ" w:eastAsia="en-NZ"/>
      <w14:ligatures w14:val="standardContextual"/>
    </w:rPr>
  </w:style>
  <w:style w:type="paragraph" w:customStyle="1" w:styleId="78B673B99857485BA5B847225F719B7C">
    <w:name w:val="78B673B99857485BA5B847225F719B7C"/>
    <w:rsid w:val="00020728"/>
    <w:rPr>
      <w:kern w:val="2"/>
      <w:lang w:val="en-NZ" w:eastAsia="en-NZ"/>
      <w14:ligatures w14:val="standardContextual"/>
    </w:rPr>
  </w:style>
  <w:style w:type="paragraph" w:customStyle="1" w:styleId="1FF289E54A6C416890CD4B33E7051873">
    <w:name w:val="1FF289E54A6C416890CD4B33E7051873"/>
    <w:rsid w:val="00020728"/>
    <w:rPr>
      <w:kern w:val="2"/>
      <w:lang w:val="en-NZ" w:eastAsia="en-NZ"/>
      <w14:ligatures w14:val="standardContextual"/>
    </w:rPr>
  </w:style>
  <w:style w:type="paragraph" w:customStyle="1" w:styleId="08582984DA164B1998D469376F819A8D">
    <w:name w:val="08582984DA164B1998D469376F819A8D"/>
    <w:rsid w:val="00020728"/>
    <w:rPr>
      <w:kern w:val="2"/>
      <w:lang w:val="en-NZ" w:eastAsia="en-NZ"/>
      <w14:ligatures w14:val="standardContextual"/>
    </w:rPr>
  </w:style>
  <w:style w:type="paragraph" w:customStyle="1" w:styleId="C2B420742E0349858E345A623A929446">
    <w:name w:val="C2B420742E0349858E345A623A929446"/>
    <w:rsid w:val="00020728"/>
    <w:rPr>
      <w:kern w:val="2"/>
      <w:lang w:val="en-NZ" w:eastAsia="en-NZ"/>
      <w14:ligatures w14:val="standardContextual"/>
    </w:rPr>
  </w:style>
  <w:style w:type="paragraph" w:customStyle="1" w:styleId="D48F80DCAB6A43FA97C3AB8DF70AECAA">
    <w:name w:val="D48F80DCAB6A43FA97C3AB8DF70AECAA"/>
    <w:rsid w:val="00020728"/>
    <w:rPr>
      <w:kern w:val="2"/>
      <w:lang w:val="en-NZ" w:eastAsia="en-NZ"/>
      <w14:ligatures w14:val="standardContextual"/>
    </w:rPr>
  </w:style>
  <w:style w:type="paragraph" w:customStyle="1" w:styleId="460D418F2FFF4BA185BBB71A8D0218C2">
    <w:name w:val="460D418F2FFF4BA185BBB71A8D0218C2"/>
    <w:rsid w:val="00020728"/>
    <w:rPr>
      <w:kern w:val="2"/>
      <w:lang w:val="en-NZ" w:eastAsia="en-NZ"/>
      <w14:ligatures w14:val="standardContextual"/>
    </w:rPr>
  </w:style>
  <w:style w:type="paragraph" w:customStyle="1" w:styleId="29278820140B48508BA3566B223AE2C7">
    <w:name w:val="29278820140B48508BA3566B223AE2C7"/>
    <w:rsid w:val="00020728"/>
    <w:rPr>
      <w:kern w:val="2"/>
      <w:lang w:val="en-NZ" w:eastAsia="en-NZ"/>
      <w14:ligatures w14:val="standardContextual"/>
    </w:rPr>
  </w:style>
  <w:style w:type="paragraph" w:customStyle="1" w:styleId="7D20CC98B4924EB9B9023647AC60AD6C">
    <w:name w:val="7D20CC98B4924EB9B9023647AC60AD6C"/>
    <w:rsid w:val="00020728"/>
    <w:rPr>
      <w:kern w:val="2"/>
      <w:lang w:val="en-NZ" w:eastAsia="en-NZ"/>
      <w14:ligatures w14:val="standardContextual"/>
    </w:rPr>
  </w:style>
  <w:style w:type="paragraph" w:customStyle="1" w:styleId="C04C3DB3F07F49B6B783B2F1223762DC">
    <w:name w:val="C04C3DB3F07F49B6B783B2F1223762DC"/>
    <w:rsid w:val="00020728"/>
    <w:rPr>
      <w:kern w:val="2"/>
      <w:lang w:val="en-NZ" w:eastAsia="en-NZ"/>
      <w14:ligatures w14:val="standardContextual"/>
    </w:rPr>
  </w:style>
  <w:style w:type="paragraph" w:customStyle="1" w:styleId="A44E9EDEF57A49B59F473625214A039D">
    <w:name w:val="A44E9EDEF57A49B59F473625214A039D"/>
    <w:rsid w:val="00020728"/>
    <w:rPr>
      <w:kern w:val="2"/>
      <w:lang w:val="en-NZ" w:eastAsia="en-NZ"/>
      <w14:ligatures w14:val="standardContextual"/>
    </w:rPr>
  </w:style>
  <w:style w:type="paragraph" w:customStyle="1" w:styleId="B6D2027324294704B561D986C634983D">
    <w:name w:val="B6D2027324294704B561D986C634983D"/>
    <w:rsid w:val="00020728"/>
    <w:rPr>
      <w:kern w:val="2"/>
      <w:lang w:val="en-NZ" w:eastAsia="en-NZ"/>
      <w14:ligatures w14:val="standardContextual"/>
    </w:rPr>
  </w:style>
  <w:style w:type="paragraph" w:customStyle="1" w:styleId="F74FE2E4F4A74A7699C673A5A13F1467">
    <w:name w:val="F74FE2E4F4A74A7699C673A5A13F1467"/>
    <w:rsid w:val="00020728"/>
    <w:rPr>
      <w:kern w:val="2"/>
      <w:lang w:val="en-NZ" w:eastAsia="en-NZ"/>
      <w14:ligatures w14:val="standardContextual"/>
    </w:rPr>
  </w:style>
  <w:style w:type="paragraph" w:customStyle="1" w:styleId="FF20A9B6C26B4FBC90D760F19447F9CD">
    <w:name w:val="FF20A9B6C26B4FBC90D760F19447F9CD"/>
    <w:rsid w:val="00020728"/>
    <w:rPr>
      <w:kern w:val="2"/>
      <w:lang w:val="en-NZ" w:eastAsia="en-NZ"/>
      <w14:ligatures w14:val="standardContextual"/>
    </w:rPr>
  </w:style>
  <w:style w:type="paragraph" w:customStyle="1" w:styleId="A3C6E395EEDA46EDB24BE267912E0DD3">
    <w:name w:val="A3C6E395EEDA46EDB24BE267912E0DD3"/>
    <w:rsid w:val="00020728"/>
    <w:rPr>
      <w:kern w:val="2"/>
      <w:lang w:val="en-NZ" w:eastAsia="en-NZ"/>
      <w14:ligatures w14:val="standardContextual"/>
    </w:rPr>
  </w:style>
  <w:style w:type="paragraph" w:customStyle="1" w:styleId="B53C41C0FC9C475AA657C772D2D6ADED">
    <w:name w:val="B53C41C0FC9C475AA657C772D2D6ADED"/>
    <w:rsid w:val="00020728"/>
    <w:rPr>
      <w:kern w:val="2"/>
      <w:lang w:val="en-NZ" w:eastAsia="en-NZ"/>
      <w14:ligatures w14:val="standardContextual"/>
    </w:rPr>
  </w:style>
  <w:style w:type="paragraph" w:customStyle="1" w:styleId="476630D0417D4743ABCED3C4F35E08FC">
    <w:name w:val="476630D0417D4743ABCED3C4F35E08FC"/>
    <w:rsid w:val="00020728"/>
    <w:rPr>
      <w:kern w:val="2"/>
      <w:lang w:val="en-NZ" w:eastAsia="en-NZ"/>
      <w14:ligatures w14:val="standardContextual"/>
    </w:rPr>
  </w:style>
  <w:style w:type="paragraph" w:customStyle="1" w:styleId="617D8CB6A3424B98B069861D283F4672">
    <w:name w:val="617D8CB6A3424B98B069861D283F4672"/>
    <w:rsid w:val="00020728"/>
    <w:rPr>
      <w:kern w:val="2"/>
      <w:lang w:val="en-NZ" w:eastAsia="en-NZ"/>
      <w14:ligatures w14:val="standardContextual"/>
    </w:rPr>
  </w:style>
  <w:style w:type="paragraph" w:customStyle="1" w:styleId="F2419190ABB9494AA63068DA9DDB3360">
    <w:name w:val="F2419190ABB9494AA63068DA9DDB3360"/>
    <w:rsid w:val="00020728"/>
    <w:rPr>
      <w:kern w:val="2"/>
      <w:lang w:val="en-NZ" w:eastAsia="en-NZ"/>
      <w14:ligatures w14:val="standardContextual"/>
    </w:rPr>
  </w:style>
  <w:style w:type="paragraph" w:customStyle="1" w:styleId="68C126F2DEF245E4869D2EB7B7C20909">
    <w:name w:val="68C126F2DEF245E4869D2EB7B7C20909"/>
    <w:rsid w:val="00020728"/>
    <w:rPr>
      <w:kern w:val="2"/>
      <w:lang w:val="en-NZ" w:eastAsia="en-NZ"/>
      <w14:ligatures w14:val="standardContextual"/>
    </w:rPr>
  </w:style>
  <w:style w:type="paragraph" w:customStyle="1" w:styleId="E2D8B77F16CD4024B0841574311E9730">
    <w:name w:val="E2D8B77F16CD4024B0841574311E9730"/>
    <w:rsid w:val="00020728"/>
    <w:rPr>
      <w:kern w:val="2"/>
      <w:lang w:val="en-NZ" w:eastAsia="en-NZ"/>
      <w14:ligatures w14:val="standardContextual"/>
    </w:rPr>
  </w:style>
  <w:style w:type="paragraph" w:customStyle="1" w:styleId="33A15EC2A63D455E94681A8605A3846C">
    <w:name w:val="33A15EC2A63D455E94681A8605A3846C"/>
    <w:rsid w:val="00020728"/>
    <w:rPr>
      <w:kern w:val="2"/>
      <w:lang w:val="en-NZ" w:eastAsia="en-NZ"/>
      <w14:ligatures w14:val="standardContextual"/>
    </w:rPr>
  </w:style>
  <w:style w:type="paragraph" w:customStyle="1" w:styleId="9F1D92D0A2B04FCFA3A59456793ACF6A">
    <w:name w:val="9F1D92D0A2B04FCFA3A59456793ACF6A"/>
    <w:rsid w:val="00020728"/>
    <w:rPr>
      <w:kern w:val="2"/>
      <w:lang w:val="en-NZ" w:eastAsia="en-NZ"/>
      <w14:ligatures w14:val="standardContextual"/>
    </w:rPr>
  </w:style>
  <w:style w:type="paragraph" w:customStyle="1" w:styleId="887FB69CC38942AC9954A692B9803642">
    <w:name w:val="887FB69CC38942AC9954A692B9803642"/>
    <w:rsid w:val="00020728"/>
    <w:rPr>
      <w:kern w:val="2"/>
      <w:lang w:val="en-NZ" w:eastAsia="en-NZ"/>
      <w14:ligatures w14:val="standardContextual"/>
    </w:rPr>
  </w:style>
  <w:style w:type="paragraph" w:customStyle="1" w:styleId="15B71F7C7B834FF3A11E3AB9C01C228E">
    <w:name w:val="15B71F7C7B834FF3A11E3AB9C01C228E"/>
    <w:rsid w:val="00020728"/>
    <w:rPr>
      <w:kern w:val="2"/>
      <w:lang w:val="en-NZ" w:eastAsia="en-NZ"/>
      <w14:ligatures w14:val="standardContextual"/>
    </w:rPr>
  </w:style>
  <w:style w:type="paragraph" w:customStyle="1" w:styleId="F349BD05A5B04C97AC29B10FF923F06B">
    <w:name w:val="F349BD05A5B04C97AC29B10FF923F06B"/>
    <w:rsid w:val="00020728"/>
    <w:rPr>
      <w:kern w:val="2"/>
      <w:lang w:val="en-NZ" w:eastAsia="en-NZ"/>
      <w14:ligatures w14:val="standardContextual"/>
    </w:rPr>
  </w:style>
  <w:style w:type="paragraph" w:customStyle="1" w:styleId="B55430046FD94E5983F2113E3A066E36">
    <w:name w:val="B55430046FD94E5983F2113E3A066E36"/>
    <w:rsid w:val="00020728"/>
    <w:rPr>
      <w:kern w:val="2"/>
      <w:lang w:val="en-NZ" w:eastAsia="en-NZ"/>
      <w14:ligatures w14:val="standardContextual"/>
    </w:rPr>
  </w:style>
  <w:style w:type="paragraph" w:customStyle="1" w:styleId="4AB5D1586FA3410F903771224EF453F3">
    <w:name w:val="4AB5D1586FA3410F903771224EF453F3"/>
    <w:rsid w:val="00020728"/>
    <w:rPr>
      <w:kern w:val="2"/>
      <w:lang w:val="en-NZ" w:eastAsia="en-NZ"/>
      <w14:ligatures w14:val="standardContextual"/>
    </w:rPr>
  </w:style>
  <w:style w:type="paragraph" w:customStyle="1" w:styleId="17DEECF6E9724EB1B5D1CEBE19A608B3">
    <w:name w:val="17DEECF6E9724EB1B5D1CEBE19A608B3"/>
    <w:rsid w:val="00020728"/>
    <w:rPr>
      <w:kern w:val="2"/>
      <w:lang w:val="en-NZ" w:eastAsia="en-NZ"/>
      <w14:ligatures w14:val="standardContextual"/>
    </w:rPr>
  </w:style>
  <w:style w:type="paragraph" w:customStyle="1" w:styleId="08B6CC09947C471280B2D5800B198485">
    <w:name w:val="08B6CC09947C471280B2D5800B198485"/>
    <w:rsid w:val="00020728"/>
    <w:rPr>
      <w:kern w:val="2"/>
      <w:lang w:val="en-NZ" w:eastAsia="en-NZ"/>
      <w14:ligatures w14:val="standardContextual"/>
    </w:rPr>
  </w:style>
  <w:style w:type="paragraph" w:customStyle="1" w:styleId="FB8B801D6DCE46E3ABAE6BBB934B102A">
    <w:name w:val="FB8B801D6DCE46E3ABAE6BBB934B102A"/>
    <w:rsid w:val="00020728"/>
    <w:rPr>
      <w:kern w:val="2"/>
      <w:lang w:val="en-NZ" w:eastAsia="en-NZ"/>
      <w14:ligatures w14:val="standardContextual"/>
    </w:rPr>
  </w:style>
  <w:style w:type="paragraph" w:customStyle="1" w:styleId="1AB4C6DF837C44E59839339E575950F9">
    <w:name w:val="1AB4C6DF837C44E59839339E575950F9"/>
    <w:rsid w:val="00020728"/>
    <w:rPr>
      <w:kern w:val="2"/>
      <w:lang w:val="en-NZ" w:eastAsia="en-NZ"/>
      <w14:ligatures w14:val="standardContextual"/>
    </w:rPr>
  </w:style>
  <w:style w:type="paragraph" w:customStyle="1" w:styleId="81B08B4CF59943AD81DF1FDCEFA98251">
    <w:name w:val="81B08B4CF59943AD81DF1FDCEFA98251"/>
    <w:rsid w:val="00020728"/>
    <w:rPr>
      <w:kern w:val="2"/>
      <w:lang w:val="en-NZ" w:eastAsia="en-NZ"/>
      <w14:ligatures w14:val="standardContextual"/>
    </w:rPr>
  </w:style>
  <w:style w:type="paragraph" w:customStyle="1" w:styleId="F27477D78DD241A7B1DF29AF6E62687A">
    <w:name w:val="F27477D78DD241A7B1DF29AF6E62687A"/>
    <w:rsid w:val="00020728"/>
    <w:rPr>
      <w:kern w:val="2"/>
      <w:lang w:val="en-NZ" w:eastAsia="en-NZ"/>
      <w14:ligatures w14:val="standardContextual"/>
    </w:rPr>
  </w:style>
  <w:style w:type="paragraph" w:customStyle="1" w:styleId="62213704015B424481B3938EAF52BE50">
    <w:name w:val="62213704015B424481B3938EAF52BE50"/>
    <w:rsid w:val="00020728"/>
    <w:rPr>
      <w:kern w:val="2"/>
      <w:lang w:val="en-NZ" w:eastAsia="en-NZ"/>
      <w14:ligatures w14:val="standardContextual"/>
    </w:rPr>
  </w:style>
  <w:style w:type="paragraph" w:customStyle="1" w:styleId="07154FEDF4774C7F895DF20CC4F67335">
    <w:name w:val="07154FEDF4774C7F895DF20CC4F67335"/>
    <w:rsid w:val="00020728"/>
    <w:rPr>
      <w:kern w:val="2"/>
      <w:lang w:val="en-NZ" w:eastAsia="en-NZ"/>
      <w14:ligatures w14:val="standardContextual"/>
    </w:rPr>
  </w:style>
  <w:style w:type="paragraph" w:customStyle="1" w:styleId="77060CCB040F4A18A98455A41202B5DE">
    <w:name w:val="77060CCB040F4A18A98455A41202B5DE"/>
    <w:rsid w:val="00020728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DB3488-2DB6-4ACF-9A21-70CAB04B9F6A}">
  <ds:schemaRefs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2985c86-f8c2-4ffb-9ed4-056f10e7bf99"/>
    <ds:schemaRef ds:uri="5bf16529-ff4c-4533-adec-a35f4e4ba1d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5EC5CF-CFB5-4184-A2A4-963F316A6517}"/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11</TotalTime>
  <Pages>4</Pages>
  <Words>710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31</cp:revision>
  <dcterms:created xsi:type="dcterms:W3CDTF">2024-06-21T04:11:00Z</dcterms:created>
  <dcterms:modified xsi:type="dcterms:W3CDTF">2025-12-02T02:22:00Z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